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25B10" w:rsidRPr="00D25B10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ΕΙΔΟΣ:</w:t>
            </w:r>
            <w:r w:rsidRPr="00D25B1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bookmarkStart w:id="0" w:name="_GoBack"/>
            <w:r w:rsidRPr="00D25B10">
              <w:rPr>
                <w:rFonts w:ascii="Tahoma" w:hAnsi="Tahoma" w:cs="Tahoma"/>
                <w:color w:val="000000"/>
                <w:sz w:val="18"/>
                <w:szCs w:val="18"/>
              </w:rPr>
              <w:t>ΤΡΥΒΛΙΑ</w:t>
            </w:r>
            <w:bookmarkEnd w:id="0"/>
            <w:r w:rsidRPr="00D25B1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πλαστικά</w:t>
            </w:r>
          </w:p>
          <w:p w:rsidR="00D25B10" w:rsidRPr="00D25B10" w:rsidRDefault="00D25B10" w:rsidP="00D25B10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D25B10" w:rsidRPr="00D25B10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D25B10" w:rsidRPr="00D25B10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D25B10" w:rsidRPr="00D25B10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25B10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25B1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D25B1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D25B1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D25B1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25B10" w:rsidRPr="00D25B10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</w:pPr>
            <w:r w:rsidRPr="00D25B1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ΤΡΥΒΛΙΑ 92mm </w:t>
            </w:r>
          </w:p>
        </w:tc>
        <w:tc>
          <w:tcPr>
            <w:tcW w:w="1080" w:type="dxa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25B10" w:rsidRPr="00D25B10" w:rsidTr="0053063B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D25B1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MACHINE STERILE</w:t>
            </w:r>
          </w:p>
        </w:tc>
        <w:tc>
          <w:tcPr>
            <w:tcW w:w="1080" w:type="dxa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25B10" w:rsidRPr="00D25B10" w:rsidTr="0053063B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hAnsi="Tahoma" w:cs="Tahoma"/>
                <w:color w:val="000000"/>
                <w:sz w:val="18"/>
                <w:szCs w:val="18"/>
              </w:rPr>
              <w:t>Κιβώτιο 480 τεμάχια</w:t>
            </w:r>
          </w:p>
        </w:tc>
        <w:tc>
          <w:tcPr>
            <w:tcW w:w="1080" w:type="dxa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25B10" w:rsidRPr="00D25B10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25B10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D25B10" w:rsidRPr="00D25B10" w:rsidRDefault="00D25B10" w:rsidP="00D25B10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25B10">
              <w:rPr>
                <w:rFonts w:ascii="Tahoma" w:hAnsi="Tahoma" w:cs="Tahoma"/>
                <w:sz w:val="18"/>
                <w:szCs w:val="18"/>
              </w:rPr>
              <w:t xml:space="preserve">     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25B10" w:rsidRPr="00D25B10" w:rsidRDefault="00D25B10" w:rsidP="00D25B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5B1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D25B10" w:rsidRDefault="00B43CAA" w:rsidP="00D25B10"/>
    <w:sectPr w:rsidR="00B43CAA" w:rsidRPr="00D25B1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D2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994D2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0</TotalTime>
  <Pages>1</Pages>
  <Words>40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2025-11-28T13:38:00Z</dcterms:created>
  <dcterms:modified xsi:type="dcterms:W3CDTF">2025-11-28T13:38:00Z</dcterms:modified>
</cp:coreProperties>
</file>